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-304165</wp:posOffset>
            </wp:positionV>
            <wp:extent cx="657225" cy="819150"/>
            <wp:effectExtent l="19050" t="0" r="9525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262" w:rsidRDefault="001C2262" w:rsidP="00C60D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60D25" w:rsidRDefault="00C60D25" w:rsidP="00C60D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F16A4" w:rsidRPr="009044BA" w:rsidRDefault="007F16A4" w:rsidP="007F16A4">
      <w:pPr>
        <w:jc w:val="center"/>
        <w:rPr>
          <w:b/>
          <w:bCs/>
          <w:sz w:val="28"/>
          <w:szCs w:val="28"/>
        </w:rPr>
      </w:pPr>
      <w:r w:rsidRPr="009044BA">
        <w:rPr>
          <w:b/>
          <w:bCs/>
          <w:sz w:val="28"/>
          <w:szCs w:val="28"/>
        </w:rPr>
        <w:t>Российская Федерация</w:t>
      </w:r>
    </w:p>
    <w:p w:rsidR="007F16A4" w:rsidRPr="009044BA" w:rsidRDefault="007F16A4" w:rsidP="007F16A4">
      <w:pPr>
        <w:jc w:val="center"/>
        <w:rPr>
          <w:b/>
          <w:bCs/>
          <w:sz w:val="28"/>
          <w:szCs w:val="28"/>
        </w:rPr>
      </w:pPr>
      <w:r w:rsidRPr="009044BA">
        <w:rPr>
          <w:b/>
          <w:bCs/>
          <w:sz w:val="28"/>
          <w:szCs w:val="28"/>
        </w:rPr>
        <w:t>Администрация</w:t>
      </w:r>
    </w:p>
    <w:p w:rsidR="007F16A4" w:rsidRPr="009044BA" w:rsidRDefault="007F16A4" w:rsidP="007F16A4">
      <w:pPr>
        <w:jc w:val="center"/>
        <w:rPr>
          <w:b/>
          <w:bCs/>
          <w:sz w:val="28"/>
          <w:szCs w:val="28"/>
        </w:rPr>
      </w:pPr>
      <w:r w:rsidRPr="009044BA">
        <w:rPr>
          <w:b/>
          <w:bCs/>
          <w:sz w:val="28"/>
          <w:szCs w:val="28"/>
        </w:rPr>
        <w:t>Тайтурского городского поселения</w:t>
      </w:r>
    </w:p>
    <w:p w:rsidR="007F16A4" w:rsidRPr="009044BA" w:rsidRDefault="007F16A4" w:rsidP="007F16A4">
      <w:pPr>
        <w:jc w:val="center"/>
        <w:rPr>
          <w:b/>
          <w:bCs/>
          <w:sz w:val="28"/>
          <w:szCs w:val="28"/>
        </w:rPr>
      </w:pPr>
      <w:r w:rsidRPr="009044BA">
        <w:rPr>
          <w:b/>
          <w:bCs/>
          <w:sz w:val="28"/>
          <w:szCs w:val="28"/>
        </w:rPr>
        <w:t>Усольского муниципального района</w:t>
      </w:r>
    </w:p>
    <w:p w:rsidR="001C2262" w:rsidRPr="00E3327A" w:rsidRDefault="007F16A4" w:rsidP="007F16A4">
      <w:pPr>
        <w:jc w:val="center"/>
        <w:rPr>
          <w:b/>
          <w:bCs/>
          <w:sz w:val="28"/>
          <w:szCs w:val="28"/>
        </w:rPr>
      </w:pPr>
      <w:r w:rsidRPr="009044BA">
        <w:rPr>
          <w:b/>
          <w:bCs/>
          <w:sz w:val="28"/>
          <w:szCs w:val="28"/>
        </w:rPr>
        <w:t>Иркутской области</w:t>
      </w: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От</w:t>
      </w:r>
      <w:r w:rsidR="000D57F9">
        <w:rPr>
          <w:sz w:val="28"/>
          <w:szCs w:val="28"/>
        </w:rPr>
        <w:t xml:space="preserve"> </w:t>
      </w:r>
      <w:r w:rsidR="002C4FA3">
        <w:rPr>
          <w:sz w:val="28"/>
          <w:szCs w:val="28"/>
        </w:rPr>
        <w:t>1</w:t>
      </w:r>
      <w:r w:rsidR="00125E78">
        <w:rPr>
          <w:sz w:val="28"/>
          <w:szCs w:val="28"/>
        </w:rPr>
        <w:t>5</w:t>
      </w:r>
      <w:r w:rsidR="00701389">
        <w:rPr>
          <w:sz w:val="28"/>
          <w:szCs w:val="28"/>
        </w:rPr>
        <w:t>.</w:t>
      </w:r>
      <w:r w:rsidR="00554E75" w:rsidRPr="00B66AC5">
        <w:rPr>
          <w:sz w:val="28"/>
          <w:szCs w:val="28"/>
        </w:rPr>
        <w:t>0</w:t>
      </w:r>
      <w:r w:rsidR="007F16A4">
        <w:rPr>
          <w:sz w:val="28"/>
          <w:szCs w:val="28"/>
        </w:rPr>
        <w:t>5</w:t>
      </w:r>
      <w:r w:rsidR="000D57F9">
        <w:rPr>
          <w:sz w:val="28"/>
          <w:szCs w:val="28"/>
        </w:rPr>
        <w:t>.202</w:t>
      </w:r>
      <w:r w:rsidR="002C4FA3">
        <w:rPr>
          <w:sz w:val="28"/>
          <w:szCs w:val="28"/>
        </w:rPr>
        <w:t>4</w:t>
      </w:r>
      <w:r w:rsidR="00554E75" w:rsidRPr="00B66AC5">
        <w:rPr>
          <w:sz w:val="28"/>
          <w:szCs w:val="28"/>
        </w:rPr>
        <w:t>г.</w:t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  <w:t>№</w:t>
      </w:r>
      <w:r w:rsidR="00125E78">
        <w:rPr>
          <w:sz w:val="28"/>
          <w:szCs w:val="28"/>
        </w:rPr>
        <w:t>228</w:t>
      </w:r>
      <w:r w:rsidR="00554E75" w:rsidRPr="00B66AC5">
        <w:rPr>
          <w:sz w:val="28"/>
          <w:szCs w:val="28"/>
        </w:rPr>
        <w:t>-р</w:t>
      </w:r>
    </w:p>
    <w:p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1389" w:rsidRDefault="00701389" w:rsidP="00701389">
      <w:pPr>
        <w:rPr>
          <w:sz w:val="28"/>
          <w:szCs w:val="28"/>
        </w:rPr>
      </w:pPr>
    </w:p>
    <w:p w:rsidR="00701389" w:rsidRDefault="00701389" w:rsidP="00701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обеспечении безопасности жизни людей на водных объектах </w:t>
      </w:r>
    </w:p>
    <w:p w:rsidR="00701389" w:rsidRPr="00054AB3" w:rsidRDefault="000D57F9" w:rsidP="00701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летний период 202</w:t>
      </w:r>
      <w:r w:rsidR="002C4FA3">
        <w:rPr>
          <w:b/>
          <w:sz w:val="28"/>
          <w:szCs w:val="28"/>
        </w:rPr>
        <w:t>4</w:t>
      </w:r>
      <w:r w:rsidR="00701389">
        <w:rPr>
          <w:b/>
          <w:sz w:val="28"/>
          <w:szCs w:val="28"/>
        </w:rPr>
        <w:t xml:space="preserve"> года</w:t>
      </w:r>
    </w:p>
    <w:p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1389" w:rsidRPr="005C1C12" w:rsidRDefault="00701389" w:rsidP="005C1C12">
      <w:pPr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 xml:space="preserve">В целях обеспечения безопасности людей  на водных объектах, охране их жизни и </w:t>
      </w:r>
      <w:r w:rsidR="00F17F09" w:rsidRPr="005C1C12">
        <w:rPr>
          <w:sz w:val="28"/>
          <w:szCs w:val="28"/>
        </w:rPr>
        <w:t>здоровья,  руководствуясь статьями</w:t>
      </w:r>
      <w:r w:rsidRPr="005C1C12">
        <w:rPr>
          <w:sz w:val="28"/>
          <w:szCs w:val="28"/>
        </w:rPr>
        <w:t xml:space="preserve">. </w:t>
      </w:r>
      <w:r w:rsidR="00184AC5" w:rsidRPr="005C1C12">
        <w:rPr>
          <w:sz w:val="28"/>
          <w:szCs w:val="28"/>
        </w:rPr>
        <w:t>23,</w:t>
      </w:r>
      <w:r w:rsidRPr="005C1C12">
        <w:rPr>
          <w:sz w:val="28"/>
          <w:szCs w:val="28"/>
        </w:rPr>
        <w:t xml:space="preserve"> 46 Устава </w:t>
      </w:r>
      <w:r w:rsidR="000423F2" w:rsidRPr="005C1C12">
        <w:rPr>
          <w:sz w:val="28"/>
          <w:szCs w:val="28"/>
        </w:rPr>
        <w:t>Тайтурского городского поселения Усоль</w:t>
      </w:r>
      <w:r w:rsidRPr="005C1C12">
        <w:rPr>
          <w:sz w:val="28"/>
          <w:szCs w:val="28"/>
        </w:rPr>
        <w:t>ско</w:t>
      </w:r>
      <w:r w:rsidR="007D7299" w:rsidRPr="005C1C12">
        <w:rPr>
          <w:sz w:val="28"/>
          <w:szCs w:val="28"/>
        </w:rPr>
        <w:t xml:space="preserve">го </w:t>
      </w:r>
      <w:r w:rsidR="000423F2" w:rsidRPr="005C1C12">
        <w:rPr>
          <w:sz w:val="28"/>
          <w:szCs w:val="28"/>
        </w:rPr>
        <w:t>муниципального района Иркутской области</w:t>
      </w:r>
    </w:p>
    <w:p w:rsidR="000423F2" w:rsidRPr="005C1C12" w:rsidRDefault="003F0079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 xml:space="preserve">1.Запретить купание в несанкционированных </w:t>
      </w:r>
      <w:r w:rsidR="007D7299" w:rsidRPr="005C1C12">
        <w:rPr>
          <w:sz w:val="28"/>
          <w:szCs w:val="28"/>
        </w:rPr>
        <w:t>местах</w:t>
      </w:r>
      <w:r w:rsidRPr="005C1C12">
        <w:rPr>
          <w:sz w:val="28"/>
          <w:szCs w:val="28"/>
        </w:rPr>
        <w:t xml:space="preserve"> массового отдыха</w:t>
      </w:r>
      <w:r w:rsidR="007D7299" w:rsidRPr="005C1C12">
        <w:rPr>
          <w:sz w:val="28"/>
          <w:szCs w:val="28"/>
        </w:rPr>
        <w:t xml:space="preserve"> на водоемах, </w:t>
      </w:r>
      <w:r w:rsidR="006D394B" w:rsidRPr="005C1C12">
        <w:rPr>
          <w:sz w:val="28"/>
          <w:szCs w:val="28"/>
        </w:rPr>
        <w:t xml:space="preserve">расположенных на территории </w:t>
      </w:r>
      <w:r w:rsidR="000423F2" w:rsidRPr="005C1C12">
        <w:rPr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</w:p>
    <w:p w:rsidR="00121266" w:rsidRPr="005C1C12" w:rsidRDefault="00121266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>- береговая линия реки Белая в р.п. Тайтурка от железнодорожного моста</w:t>
      </w:r>
      <w:r w:rsidR="004D0370" w:rsidRPr="005C1C12">
        <w:rPr>
          <w:sz w:val="28"/>
          <w:szCs w:val="28"/>
        </w:rPr>
        <w:t xml:space="preserve"> </w:t>
      </w:r>
      <w:r w:rsidRPr="005C1C12">
        <w:rPr>
          <w:sz w:val="28"/>
          <w:szCs w:val="28"/>
        </w:rPr>
        <w:t>станции Белая в сторону р.п. Тайтурка;</w:t>
      </w:r>
    </w:p>
    <w:p w:rsidR="003F0079" w:rsidRPr="005C1C12" w:rsidRDefault="00121266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 xml:space="preserve">- </w:t>
      </w:r>
      <w:r w:rsidR="003F0079" w:rsidRPr="005C1C12">
        <w:rPr>
          <w:sz w:val="28"/>
          <w:szCs w:val="28"/>
        </w:rPr>
        <w:t>береговая линия реки Белая в р.п. Тайтурка в районе ул. Пеньковского,</w:t>
      </w:r>
      <w:r w:rsidR="004D0370" w:rsidRPr="005C1C12">
        <w:rPr>
          <w:sz w:val="28"/>
          <w:szCs w:val="28"/>
        </w:rPr>
        <w:t xml:space="preserve"> </w:t>
      </w:r>
      <w:r w:rsidR="003F0079" w:rsidRPr="005C1C12">
        <w:rPr>
          <w:sz w:val="28"/>
          <w:szCs w:val="28"/>
        </w:rPr>
        <w:t>ул. Пролетарская, ул.</w:t>
      </w:r>
      <w:r w:rsidR="004649FD" w:rsidRPr="005C1C12">
        <w:rPr>
          <w:sz w:val="28"/>
          <w:szCs w:val="28"/>
        </w:rPr>
        <w:t xml:space="preserve"> </w:t>
      </w:r>
      <w:r w:rsidR="003F0079" w:rsidRPr="005C1C12">
        <w:rPr>
          <w:sz w:val="28"/>
          <w:szCs w:val="28"/>
        </w:rPr>
        <w:t>Речная;</w:t>
      </w:r>
    </w:p>
    <w:p w:rsidR="00327658" w:rsidRPr="005C1C12" w:rsidRDefault="00327658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>- береговая линия реки Белая от р.п. Тайтурка до с.Холмушино;</w:t>
      </w:r>
    </w:p>
    <w:p w:rsidR="00121266" w:rsidRPr="005C1C12" w:rsidRDefault="00121266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>- береговая линия реки Белая в р.п. Тайтурка от железнодорожного моста</w:t>
      </w:r>
      <w:r w:rsidR="004D0370" w:rsidRPr="005C1C12">
        <w:rPr>
          <w:sz w:val="28"/>
          <w:szCs w:val="28"/>
        </w:rPr>
        <w:t xml:space="preserve"> </w:t>
      </w:r>
      <w:r w:rsidRPr="005C1C12">
        <w:rPr>
          <w:sz w:val="28"/>
          <w:szCs w:val="28"/>
        </w:rPr>
        <w:t>станции Белая до с. Мальта;</w:t>
      </w:r>
    </w:p>
    <w:p w:rsidR="00121266" w:rsidRPr="005C1C12" w:rsidRDefault="00121266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>- береговая линия реки Ангара в д. Буреть</w:t>
      </w:r>
      <w:r w:rsidR="00BF1D27" w:rsidRPr="005C1C12">
        <w:rPr>
          <w:sz w:val="28"/>
          <w:szCs w:val="28"/>
        </w:rPr>
        <w:t>;</w:t>
      </w:r>
    </w:p>
    <w:p w:rsidR="003F0079" w:rsidRPr="005C1C12" w:rsidRDefault="003F0079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>- береговая линия реки Белая</w:t>
      </w:r>
      <w:r w:rsidR="00C344AF" w:rsidRPr="005C1C12">
        <w:rPr>
          <w:sz w:val="28"/>
          <w:szCs w:val="28"/>
        </w:rPr>
        <w:t xml:space="preserve"> в с.Холмушино в районе </w:t>
      </w:r>
      <w:r w:rsidR="004649FD" w:rsidRPr="005C1C12">
        <w:rPr>
          <w:sz w:val="28"/>
          <w:szCs w:val="28"/>
        </w:rPr>
        <w:t>ул.</w:t>
      </w:r>
      <w:r w:rsidR="00327658" w:rsidRPr="005C1C12">
        <w:rPr>
          <w:sz w:val="28"/>
          <w:szCs w:val="28"/>
        </w:rPr>
        <w:t xml:space="preserve"> </w:t>
      </w:r>
      <w:r w:rsidR="004649FD" w:rsidRPr="005C1C12">
        <w:rPr>
          <w:sz w:val="28"/>
          <w:szCs w:val="28"/>
        </w:rPr>
        <w:t>Набережная</w:t>
      </w:r>
      <w:r w:rsidR="00BF1D27" w:rsidRPr="005C1C12">
        <w:rPr>
          <w:sz w:val="28"/>
          <w:szCs w:val="28"/>
        </w:rPr>
        <w:t>.</w:t>
      </w:r>
    </w:p>
    <w:p w:rsidR="006D394B" w:rsidRDefault="006D394B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5C1C12">
        <w:rPr>
          <w:sz w:val="28"/>
          <w:szCs w:val="28"/>
        </w:rPr>
        <w:t xml:space="preserve">2. Утвердить план мероприятий по обеспечению безопасности населения </w:t>
      </w:r>
      <w:r w:rsidR="00A04E70">
        <w:rPr>
          <w:sz w:val="28"/>
          <w:szCs w:val="28"/>
        </w:rPr>
        <w:t xml:space="preserve">на водных объектах </w:t>
      </w:r>
      <w:r w:rsidRPr="005C1C12">
        <w:rPr>
          <w:sz w:val="28"/>
          <w:szCs w:val="28"/>
        </w:rPr>
        <w:t xml:space="preserve">в летний период </w:t>
      </w:r>
      <w:r w:rsidR="00A04E70">
        <w:rPr>
          <w:sz w:val="28"/>
          <w:szCs w:val="28"/>
        </w:rPr>
        <w:t>2024 года на территории</w:t>
      </w:r>
      <w:r w:rsidRPr="005C1C12">
        <w:rPr>
          <w:sz w:val="28"/>
          <w:szCs w:val="28"/>
        </w:rPr>
        <w:t xml:space="preserve"> </w:t>
      </w:r>
      <w:r w:rsidR="00A04E70">
        <w:rPr>
          <w:sz w:val="28"/>
          <w:szCs w:val="28"/>
        </w:rPr>
        <w:t>Тайтурского городского поселения</w:t>
      </w:r>
      <w:r w:rsidR="00F17F09" w:rsidRPr="005C1C12">
        <w:rPr>
          <w:sz w:val="28"/>
          <w:szCs w:val="28"/>
        </w:rPr>
        <w:t xml:space="preserve"> Усольского муниципального района Иркутской области</w:t>
      </w:r>
      <w:r w:rsidR="00006089">
        <w:rPr>
          <w:sz w:val="28"/>
          <w:szCs w:val="28"/>
        </w:rPr>
        <w:t>.</w:t>
      </w:r>
      <w:r w:rsidRPr="005C1C12">
        <w:rPr>
          <w:sz w:val="28"/>
          <w:szCs w:val="28"/>
        </w:rPr>
        <w:t xml:space="preserve"> (Приложение № 1)</w:t>
      </w:r>
    </w:p>
    <w:p w:rsidR="00006089" w:rsidRPr="00006089" w:rsidRDefault="00006089" w:rsidP="00006089">
      <w:pPr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06089">
        <w:rPr>
          <w:sz w:val="28"/>
          <w:szCs w:val="28"/>
        </w:rPr>
        <w:t>3.Утвердить</w:t>
      </w:r>
      <w:r w:rsidRPr="00006089">
        <w:rPr>
          <w:rFonts w:eastAsia="Calibri"/>
          <w:bCs/>
          <w:sz w:val="28"/>
          <w:szCs w:val="28"/>
        </w:rPr>
        <w:t xml:space="preserve"> план-график патрулирования водных объектов на территории Тайтурского городского поселения</w:t>
      </w:r>
      <w:r>
        <w:rPr>
          <w:rFonts w:eastAsia="Calibri"/>
          <w:bCs/>
          <w:sz w:val="28"/>
          <w:szCs w:val="28"/>
        </w:rPr>
        <w:t xml:space="preserve"> </w:t>
      </w:r>
      <w:r w:rsidRPr="00006089">
        <w:rPr>
          <w:rFonts w:eastAsia="Calibri"/>
          <w:bCs/>
          <w:sz w:val="28"/>
          <w:szCs w:val="28"/>
        </w:rPr>
        <w:t>Усольского муниципального района Иркутской области с 1.06.2024 года по 31.08.2024 года</w:t>
      </w:r>
      <w:r>
        <w:rPr>
          <w:sz w:val="28"/>
          <w:szCs w:val="28"/>
        </w:rPr>
        <w:t>. (Приложение № 2</w:t>
      </w:r>
      <w:r w:rsidRPr="005C1C12">
        <w:rPr>
          <w:sz w:val="28"/>
          <w:szCs w:val="28"/>
        </w:rPr>
        <w:t>)</w:t>
      </w:r>
    </w:p>
    <w:p w:rsidR="006D394B" w:rsidRPr="005C1C12" w:rsidRDefault="00006089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394B" w:rsidRPr="005C1C12">
        <w:rPr>
          <w:sz w:val="28"/>
          <w:szCs w:val="28"/>
        </w:rPr>
        <w:t xml:space="preserve">. Руководителям предприятий всех форм собственности: </w:t>
      </w:r>
    </w:p>
    <w:p w:rsidR="006D394B" w:rsidRPr="005C1C12" w:rsidRDefault="00006089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394B" w:rsidRPr="005C1C12">
        <w:rPr>
          <w:sz w:val="28"/>
          <w:szCs w:val="28"/>
        </w:rPr>
        <w:t>.1. Провести внеочередной инструктаж с работниками о правилах безопасного поведения на водоемах и запрете одиночного купания.</w:t>
      </w:r>
    </w:p>
    <w:p w:rsidR="006D394B" w:rsidRPr="005C1C12" w:rsidRDefault="00006089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394B" w:rsidRPr="005C1C12">
        <w:rPr>
          <w:sz w:val="28"/>
          <w:szCs w:val="28"/>
        </w:rPr>
        <w:t>. Директорам образовательных учреждений</w:t>
      </w:r>
      <w:r w:rsidR="004D0370" w:rsidRPr="005C1C12">
        <w:rPr>
          <w:sz w:val="28"/>
          <w:szCs w:val="28"/>
        </w:rPr>
        <w:t>:</w:t>
      </w:r>
    </w:p>
    <w:p w:rsidR="006D394B" w:rsidRDefault="00006089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6D394B" w:rsidRPr="005C1C12">
        <w:rPr>
          <w:sz w:val="28"/>
          <w:szCs w:val="28"/>
        </w:rPr>
        <w:t>.1. Организоват</w:t>
      </w:r>
      <w:r w:rsidR="00D3296B" w:rsidRPr="005C1C12">
        <w:rPr>
          <w:sz w:val="28"/>
          <w:szCs w:val="28"/>
        </w:rPr>
        <w:t>ь проведение профилактической р</w:t>
      </w:r>
      <w:r w:rsidR="006D394B" w:rsidRPr="005C1C12">
        <w:rPr>
          <w:sz w:val="28"/>
          <w:szCs w:val="28"/>
        </w:rPr>
        <w:t>аботы с учащимися о мерах безопасного поведения  на водоемах.</w:t>
      </w:r>
    </w:p>
    <w:p w:rsidR="005C1C12" w:rsidRDefault="005C1C12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</w:p>
    <w:p w:rsidR="005C1C12" w:rsidRDefault="005C1C12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</w:p>
    <w:p w:rsidR="005C1C12" w:rsidRPr="005C1C12" w:rsidRDefault="005C1C12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D394B" w:rsidRPr="005C1C12" w:rsidRDefault="00006089" w:rsidP="005C1C12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394B" w:rsidRPr="005C1C12">
        <w:rPr>
          <w:sz w:val="28"/>
          <w:szCs w:val="28"/>
        </w:rPr>
        <w:t xml:space="preserve">. </w:t>
      </w:r>
      <w:r w:rsidR="002F59AF" w:rsidRPr="005C1C12">
        <w:rPr>
          <w:sz w:val="28"/>
          <w:szCs w:val="28"/>
        </w:rPr>
        <w:t>Специалистам</w:t>
      </w:r>
      <w:r w:rsidR="006D394B" w:rsidRPr="005C1C12">
        <w:rPr>
          <w:sz w:val="28"/>
          <w:szCs w:val="28"/>
        </w:rPr>
        <w:t xml:space="preserve"> админист</w:t>
      </w:r>
      <w:r w:rsidR="002F59AF" w:rsidRPr="005C1C12">
        <w:rPr>
          <w:sz w:val="28"/>
          <w:szCs w:val="28"/>
        </w:rPr>
        <w:t>рации</w:t>
      </w:r>
      <w:r w:rsidR="00BF1D27" w:rsidRPr="005C1C12">
        <w:rPr>
          <w:sz w:val="28"/>
          <w:szCs w:val="28"/>
        </w:rPr>
        <w:t>:</w:t>
      </w:r>
    </w:p>
    <w:p w:rsidR="006D394B" w:rsidRPr="005C1C12" w:rsidRDefault="00006089" w:rsidP="005C1C12">
      <w:pPr>
        <w:tabs>
          <w:tab w:val="left" w:pos="284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394B" w:rsidRPr="005C1C12">
        <w:rPr>
          <w:sz w:val="28"/>
          <w:szCs w:val="28"/>
        </w:rPr>
        <w:t>.1. Установить аншлаги «Купание запрещено»</w:t>
      </w:r>
      <w:r w:rsidR="00BF1D27" w:rsidRPr="005C1C12">
        <w:rPr>
          <w:sz w:val="28"/>
          <w:szCs w:val="28"/>
        </w:rPr>
        <w:t>, информационные баннеры «Родители! Вы в ответе за своих детей!»</w:t>
      </w:r>
      <w:r w:rsidR="006D394B" w:rsidRPr="005C1C12">
        <w:rPr>
          <w:sz w:val="28"/>
          <w:szCs w:val="28"/>
        </w:rPr>
        <w:t xml:space="preserve"> на р. Белая</w:t>
      </w:r>
      <w:r w:rsidR="00F17F09" w:rsidRPr="005C1C12">
        <w:rPr>
          <w:sz w:val="28"/>
          <w:szCs w:val="28"/>
        </w:rPr>
        <w:t xml:space="preserve"> в п. Тайтурка, с. Холмушино, р.</w:t>
      </w:r>
      <w:r w:rsidR="006D394B" w:rsidRPr="005C1C12">
        <w:rPr>
          <w:sz w:val="28"/>
          <w:szCs w:val="28"/>
        </w:rPr>
        <w:t xml:space="preserve"> Ангара в д.</w:t>
      </w:r>
      <w:r w:rsidR="00C60D25" w:rsidRPr="005C1C12">
        <w:rPr>
          <w:sz w:val="28"/>
          <w:szCs w:val="28"/>
        </w:rPr>
        <w:t xml:space="preserve"> </w:t>
      </w:r>
      <w:r w:rsidR="006D394B" w:rsidRPr="005C1C12">
        <w:rPr>
          <w:sz w:val="28"/>
          <w:szCs w:val="28"/>
        </w:rPr>
        <w:t>Буреть.</w:t>
      </w:r>
    </w:p>
    <w:p w:rsidR="00184AC5" w:rsidRPr="005C1C12" w:rsidRDefault="00006089" w:rsidP="005C1C1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394B" w:rsidRPr="005C1C12">
        <w:rPr>
          <w:sz w:val="28"/>
          <w:szCs w:val="28"/>
        </w:rPr>
        <w:t xml:space="preserve">.2. Довести настоящее распоряжение до сведения </w:t>
      </w:r>
      <w:r w:rsidR="00184AC5" w:rsidRPr="005C1C12">
        <w:rPr>
          <w:sz w:val="28"/>
          <w:szCs w:val="28"/>
        </w:rPr>
        <w:t>до руководителей предприятий, организаций, учреждений всех форм собственности и ответственных лиц под подпись.</w:t>
      </w:r>
    </w:p>
    <w:p w:rsidR="007B3B5F" w:rsidRPr="005C1C12" w:rsidRDefault="00006089" w:rsidP="005C1C12">
      <w:pPr>
        <w:tabs>
          <w:tab w:val="left" w:pos="284"/>
          <w:tab w:val="left" w:pos="18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394B" w:rsidRPr="005C1C12">
        <w:rPr>
          <w:sz w:val="28"/>
          <w:szCs w:val="28"/>
        </w:rPr>
        <w:t xml:space="preserve">.3. Обеспечить информирование населения </w:t>
      </w:r>
      <w:r w:rsidR="00F17F09" w:rsidRPr="005C1C12">
        <w:rPr>
          <w:sz w:val="28"/>
          <w:szCs w:val="28"/>
        </w:rPr>
        <w:t xml:space="preserve">Тайтурского </w:t>
      </w:r>
      <w:r w:rsidR="006D394B" w:rsidRPr="005C1C12">
        <w:rPr>
          <w:sz w:val="28"/>
          <w:szCs w:val="28"/>
        </w:rPr>
        <w:t xml:space="preserve">городского поселения </w:t>
      </w:r>
      <w:r w:rsidR="00F17F09" w:rsidRPr="005C1C12">
        <w:rPr>
          <w:sz w:val="28"/>
          <w:szCs w:val="28"/>
        </w:rPr>
        <w:t>Усольского муниципального района Иркутской области</w:t>
      </w:r>
      <w:r w:rsidR="006D394B" w:rsidRPr="005C1C12">
        <w:rPr>
          <w:sz w:val="28"/>
          <w:szCs w:val="28"/>
        </w:rPr>
        <w:t xml:space="preserve"> о безопасном  поведении на водоемах в летний период.</w:t>
      </w:r>
    </w:p>
    <w:p w:rsidR="007B3B5F" w:rsidRPr="005C1C12" w:rsidRDefault="00006089" w:rsidP="005C1C12">
      <w:pPr>
        <w:pStyle w:val="a"/>
        <w:numPr>
          <w:ilvl w:val="0"/>
          <w:numId w:val="0"/>
        </w:numPr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B3B5F" w:rsidRPr="005C1C12">
        <w:rPr>
          <w:sz w:val="28"/>
          <w:szCs w:val="28"/>
        </w:rPr>
        <w:t>. Опублик</w:t>
      </w:r>
      <w:r w:rsidR="00C60D25" w:rsidRPr="005C1C12">
        <w:rPr>
          <w:sz w:val="28"/>
          <w:szCs w:val="28"/>
        </w:rPr>
        <w:t>овать настоящее распоряж</w:t>
      </w:r>
      <w:r w:rsidR="007B3B5F" w:rsidRPr="005C1C12">
        <w:rPr>
          <w:sz w:val="28"/>
          <w:szCs w:val="28"/>
        </w:rPr>
        <w:t xml:space="preserve">ение в газете «НОВОСТИ» и разместить на официальном сайте администрации </w:t>
      </w:r>
      <w:r w:rsidR="009A7C4D" w:rsidRPr="005C1C12">
        <w:rPr>
          <w:sz w:val="28"/>
          <w:szCs w:val="28"/>
        </w:rPr>
        <w:t>Тайтурского городского поселения Усольского муниципального района Иркутской области в информационно-</w:t>
      </w:r>
      <w:r w:rsidR="007B3B5F" w:rsidRPr="005C1C12">
        <w:rPr>
          <w:sz w:val="28"/>
          <w:szCs w:val="28"/>
        </w:rPr>
        <w:t>телекоммуникационной сети Интернет (</w:t>
      </w:r>
      <w:hyperlink r:id="rId9" w:history="1">
        <w:r w:rsidR="007B3B5F" w:rsidRPr="005C1C12">
          <w:rPr>
            <w:rStyle w:val="a6"/>
            <w:sz w:val="28"/>
            <w:szCs w:val="28"/>
            <w:lang w:val="en-US"/>
          </w:rPr>
          <w:t>www</w:t>
        </w:r>
        <w:r w:rsidR="007B3B5F" w:rsidRPr="005C1C12">
          <w:rPr>
            <w:rStyle w:val="a6"/>
            <w:sz w:val="28"/>
            <w:szCs w:val="28"/>
          </w:rPr>
          <w:t>.</w:t>
        </w:r>
        <w:r w:rsidR="007B3B5F" w:rsidRPr="005C1C12">
          <w:rPr>
            <w:rStyle w:val="a6"/>
            <w:sz w:val="28"/>
            <w:szCs w:val="28"/>
            <w:lang w:val="en-US"/>
          </w:rPr>
          <w:t>taiturka</w:t>
        </w:r>
        <w:r w:rsidR="007B3B5F" w:rsidRPr="005C1C12">
          <w:rPr>
            <w:rStyle w:val="a6"/>
            <w:sz w:val="28"/>
            <w:szCs w:val="28"/>
          </w:rPr>
          <w:t>.</w:t>
        </w:r>
        <w:r w:rsidR="007B3B5F" w:rsidRPr="005C1C12">
          <w:rPr>
            <w:rStyle w:val="a6"/>
            <w:sz w:val="28"/>
            <w:szCs w:val="28"/>
            <w:lang w:val="en-US"/>
          </w:rPr>
          <w:t>irkmo</w:t>
        </w:r>
        <w:r w:rsidR="007B3B5F" w:rsidRPr="005C1C12">
          <w:rPr>
            <w:rStyle w:val="a6"/>
            <w:sz w:val="28"/>
            <w:szCs w:val="28"/>
          </w:rPr>
          <w:t>.</w:t>
        </w:r>
        <w:r w:rsidR="007B3B5F" w:rsidRPr="005C1C12">
          <w:rPr>
            <w:rStyle w:val="a6"/>
            <w:sz w:val="28"/>
            <w:szCs w:val="28"/>
            <w:lang w:val="en-US"/>
          </w:rPr>
          <w:t>ru</w:t>
        </w:r>
      </w:hyperlink>
      <w:r w:rsidR="007B3B5F" w:rsidRPr="005C1C12">
        <w:rPr>
          <w:sz w:val="28"/>
          <w:szCs w:val="28"/>
        </w:rPr>
        <w:t>).</w:t>
      </w:r>
    </w:p>
    <w:p w:rsidR="006D394B" w:rsidRDefault="006D394B" w:rsidP="00D255B9">
      <w:pPr>
        <w:ind w:firstLine="709"/>
        <w:rPr>
          <w:sz w:val="28"/>
          <w:szCs w:val="28"/>
        </w:rPr>
      </w:pPr>
    </w:p>
    <w:p w:rsidR="004D0370" w:rsidRDefault="004D0370" w:rsidP="00D255B9">
      <w:pPr>
        <w:ind w:firstLine="709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659"/>
      </w:tblGrid>
      <w:tr w:rsidR="004D0370" w:rsidTr="004D0370">
        <w:tc>
          <w:tcPr>
            <w:tcW w:w="7196" w:type="dxa"/>
          </w:tcPr>
          <w:p w:rsidR="004D0370" w:rsidRDefault="004D0370" w:rsidP="004D03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 Тайтурского городского поселения</w:t>
            </w:r>
          </w:p>
          <w:p w:rsidR="004D0370" w:rsidRDefault="004D0370" w:rsidP="004D03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Усольского муниципального района </w:t>
            </w:r>
          </w:p>
          <w:p w:rsidR="004D0370" w:rsidRDefault="004D0370" w:rsidP="004D0370">
            <w:pPr>
              <w:jc w:val="both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Иркутской области                                                                              </w:t>
            </w:r>
          </w:p>
        </w:tc>
        <w:tc>
          <w:tcPr>
            <w:tcW w:w="2659" w:type="dxa"/>
          </w:tcPr>
          <w:p w:rsidR="004D0370" w:rsidRDefault="004D0370" w:rsidP="00D255B9">
            <w:pPr>
              <w:jc w:val="both"/>
              <w:rPr>
                <w:kern w:val="2"/>
                <w:sz w:val="28"/>
                <w:szCs w:val="28"/>
              </w:rPr>
            </w:pPr>
          </w:p>
          <w:p w:rsidR="004D0370" w:rsidRDefault="004D0370" w:rsidP="00D255B9">
            <w:pPr>
              <w:jc w:val="both"/>
              <w:rPr>
                <w:kern w:val="2"/>
                <w:sz w:val="28"/>
                <w:szCs w:val="28"/>
              </w:rPr>
            </w:pPr>
          </w:p>
          <w:p w:rsidR="004D0370" w:rsidRDefault="004D0370" w:rsidP="00D255B9">
            <w:pPr>
              <w:jc w:val="both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     И.И. Платонова</w:t>
            </w:r>
          </w:p>
        </w:tc>
      </w:tr>
    </w:tbl>
    <w:p w:rsidR="006D394B" w:rsidRDefault="006D394B" w:rsidP="00D255B9">
      <w:pPr>
        <w:ind w:firstLine="709"/>
        <w:jc w:val="both"/>
        <w:rPr>
          <w:sz w:val="28"/>
          <w:szCs w:val="28"/>
        </w:rPr>
      </w:pPr>
    </w:p>
    <w:p w:rsidR="00651FE0" w:rsidRDefault="00651FE0" w:rsidP="00651FE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C2262" w:rsidRDefault="001C2262" w:rsidP="002F59AF">
      <w:pPr>
        <w:jc w:val="both"/>
        <w:rPr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D0370" w:rsidRDefault="004D0370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4CDB" w:rsidRPr="00065893" w:rsidRDefault="00CE4CDB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C14F1" w:rsidRDefault="005C14F1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C14F1" w:rsidRDefault="005C14F1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>: спец</w:t>
      </w:r>
      <w:r w:rsidR="002F59AF">
        <w:rPr>
          <w:color w:val="000000"/>
          <w:sz w:val="28"/>
          <w:szCs w:val="28"/>
        </w:rPr>
        <w:t>иалист администрации по ГОЧС</w:t>
      </w:r>
      <w:r>
        <w:rPr>
          <w:color w:val="000000"/>
          <w:sz w:val="28"/>
          <w:szCs w:val="28"/>
        </w:rPr>
        <w:t xml:space="preserve"> _______</w:t>
      </w:r>
      <w:r w:rsidR="002F59AF">
        <w:rPr>
          <w:color w:val="000000"/>
          <w:sz w:val="28"/>
          <w:szCs w:val="28"/>
        </w:rPr>
        <w:t>М</w:t>
      </w:r>
      <w:r w:rsidR="009A7C4D">
        <w:rPr>
          <w:color w:val="000000"/>
          <w:sz w:val="28"/>
          <w:szCs w:val="28"/>
        </w:rPr>
        <w:t>.В. Васильева «___»_________202</w:t>
      </w:r>
      <w:r w:rsidR="00A20F7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:rsidR="001C2262" w:rsidRPr="006310B0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>Согласовано: главный специалист администрации по юридическим вопросам и нотариальным дейс</w:t>
      </w:r>
      <w:r w:rsidR="009A7C4D">
        <w:rPr>
          <w:color w:val="000000"/>
          <w:sz w:val="28"/>
          <w:szCs w:val="28"/>
        </w:rPr>
        <w:t>твиям __________ О.В. Мунтян</w:t>
      </w:r>
    </w:p>
    <w:p w:rsidR="001C2262" w:rsidRPr="006310B0" w:rsidRDefault="009A7C4D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20F7C">
        <w:rPr>
          <w:color w:val="000000"/>
          <w:sz w:val="28"/>
          <w:szCs w:val="28"/>
        </w:rPr>
        <w:t>4</w:t>
      </w:r>
      <w:r w:rsidR="001C2262">
        <w:rPr>
          <w:color w:val="000000"/>
          <w:sz w:val="28"/>
          <w:szCs w:val="28"/>
        </w:rPr>
        <w:t xml:space="preserve"> г.</w:t>
      </w:r>
    </w:p>
    <w:p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06061" w:rsidRDefault="00606061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E4CDB" w:rsidRDefault="00606061" w:rsidP="00E4646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CE4CDB" w:rsidRDefault="00CE4CDB" w:rsidP="00E46468">
      <w:pPr>
        <w:jc w:val="right"/>
        <w:rPr>
          <w:sz w:val="28"/>
          <w:szCs w:val="28"/>
        </w:rPr>
      </w:pPr>
    </w:p>
    <w:p w:rsidR="00CE4CDB" w:rsidRDefault="00CE4CDB" w:rsidP="00E46468">
      <w:pPr>
        <w:jc w:val="right"/>
        <w:rPr>
          <w:sz w:val="28"/>
          <w:szCs w:val="28"/>
        </w:rPr>
      </w:pPr>
    </w:p>
    <w:p w:rsidR="00C60D25" w:rsidRDefault="00606061" w:rsidP="00E46468">
      <w:pPr>
        <w:jc w:val="right"/>
        <w:rPr>
          <w:sz w:val="28"/>
          <w:szCs w:val="28"/>
        </w:rPr>
      </w:pPr>
      <w:r w:rsidRPr="00CE4CDB">
        <w:rPr>
          <w:sz w:val="28"/>
          <w:szCs w:val="28"/>
        </w:rPr>
        <w:t xml:space="preserve"> </w:t>
      </w: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C60D25" w:rsidRDefault="00C60D25" w:rsidP="00E46468">
      <w:pPr>
        <w:jc w:val="right"/>
        <w:rPr>
          <w:sz w:val="28"/>
          <w:szCs w:val="28"/>
        </w:rPr>
      </w:pPr>
    </w:p>
    <w:p w:rsidR="000D56AC" w:rsidRPr="00177697" w:rsidRDefault="000D56AC" w:rsidP="00B12C71">
      <w:pPr>
        <w:tabs>
          <w:tab w:val="left" w:pos="709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0D56AC" w:rsidRPr="00177697" w:rsidRDefault="000D56AC" w:rsidP="00B12C71">
      <w:pPr>
        <w:tabs>
          <w:tab w:val="left" w:pos="709"/>
        </w:tabs>
        <w:jc w:val="right"/>
        <w:rPr>
          <w:sz w:val="28"/>
          <w:szCs w:val="28"/>
        </w:rPr>
      </w:pPr>
      <w:r w:rsidRPr="00177697">
        <w:rPr>
          <w:sz w:val="28"/>
          <w:szCs w:val="28"/>
        </w:rPr>
        <w:t>Утверждено</w:t>
      </w:r>
    </w:p>
    <w:p w:rsidR="000D56AC" w:rsidRPr="00177697" w:rsidRDefault="000D56AC" w:rsidP="00B12C71">
      <w:pPr>
        <w:tabs>
          <w:tab w:val="left" w:pos="709"/>
        </w:tabs>
        <w:jc w:val="right"/>
        <w:rPr>
          <w:sz w:val="28"/>
          <w:szCs w:val="28"/>
        </w:rPr>
      </w:pPr>
      <w:r w:rsidRPr="00177697">
        <w:rPr>
          <w:sz w:val="28"/>
          <w:szCs w:val="28"/>
        </w:rPr>
        <w:t xml:space="preserve">распоряжением </w:t>
      </w:r>
    </w:p>
    <w:p w:rsidR="000D56AC" w:rsidRPr="00177697" w:rsidRDefault="000D56AC" w:rsidP="00B12C71">
      <w:pPr>
        <w:widowControl w:val="0"/>
        <w:autoSpaceDE w:val="0"/>
        <w:autoSpaceDN w:val="0"/>
        <w:adjustRightInd w:val="0"/>
        <w:ind w:left="720" w:right="-144" w:hanging="720"/>
        <w:jc w:val="right"/>
        <w:rPr>
          <w:kern w:val="2"/>
          <w:sz w:val="28"/>
          <w:szCs w:val="28"/>
        </w:rPr>
      </w:pPr>
      <w:r w:rsidRPr="00177697">
        <w:rPr>
          <w:kern w:val="2"/>
          <w:sz w:val="28"/>
          <w:szCs w:val="28"/>
        </w:rPr>
        <w:t>администрации Тайтурского</w:t>
      </w:r>
    </w:p>
    <w:p w:rsidR="000D56AC" w:rsidRPr="00177697" w:rsidRDefault="000D56AC" w:rsidP="00B12C71">
      <w:pPr>
        <w:widowControl w:val="0"/>
        <w:autoSpaceDE w:val="0"/>
        <w:autoSpaceDN w:val="0"/>
        <w:adjustRightInd w:val="0"/>
        <w:ind w:left="720" w:right="-144" w:hanging="720"/>
        <w:jc w:val="right"/>
        <w:rPr>
          <w:kern w:val="2"/>
          <w:sz w:val="28"/>
          <w:szCs w:val="28"/>
        </w:rPr>
      </w:pPr>
      <w:r w:rsidRPr="00177697">
        <w:rPr>
          <w:kern w:val="2"/>
          <w:sz w:val="28"/>
          <w:szCs w:val="28"/>
        </w:rPr>
        <w:t xml:space="preserve">городского поселения </w:t>
      </w:r>
    </w:p>
    <w:p w:rsidR="000D56AC" w:rsidRPr="00177697" w:rsidRDefault="000D56AC" w:rsidP="00B12C71">
      <w:pPr>
        <w:widowControl w:val="0"/>
        <w:autoSpaceDE w:val="0"/>
        <w:autoSpaceDN w:val="0"/>
        <w:adjustRightInd w:val="0"/>
        <w:ind w:left="720" w:right="-144" w:hanging="720"/>
        <w:jc w:val="right"/>
        <w:rPr>
          <w:kern w:val="2"/>
          <w:sz w:val="28"/>
          <w:szCs w:val="28"/>
        </w:rPr>
      </w:pPr>
      <w:r w:rsidRPr="00177697">
        <w:rPr>
          <w:kern w:val="2"/>
          <w:sz w:val="28"/>
          <w:szCs w:val="28"/>
        </w:rPr>
        <w:t xml:space="preserve">Усольского муниципального </w:t>
      </w:r>
    </w:p>
    <w:p w:rsidR="000D56AC" w:rsidRPr="00177697" w:rsidRDefault="000D56AC" w:rsidP="00B12C71">
      <w:pPr>
        <w:widowControl w:val="0"/>
        <w:autoSpaceDE w:val="0"/>
        <w:autoSpaceDN w:val="0"/>
        <w:adjustRightInd w:val="0"/>
        <w:ind w:left="720" w:right="-144" w:hanging="720"/>
        <w:jc w:val="right"/>
        <w:rPr>
          <w:kern w:val="2"/>
          <w:sz w:val="28"/>
          <w:szCs w:val="28"/>
        </w:rPr>
      </w:pPr>
      <w:r w:rsidRPr="00177697">
        <w:rPr>
          <w:kern w:val="2"/>
          <w:sz w:val="28"/>
          <w:szCs w:val="28"/>
        </w:rPr>
        <w:t xml:space="preserve">района Иркутской области                                                         </w:t>
      </w:r>
    </w:p>
    <w:p w:rsidR="000D56AC" w:rsidRPr="00CC66D2" w:rsidRDefault="000D56AC" w:rsidP="00B12C71">
      <w:pPr>
        <w:widowControl w:val="0"/>
        <w:autoSpaceDE w:val="0"/>
        <w:autoSpaceDN w:val="0"/>
        <w:adjustRightInd w:val="0"/>
        <w:ind w:left="720" w:right="-144" w:hanging="720"/>
        <w:jc w:val="right"/>
        <w:rPr>
          <w:kern w:val="2"/>
          <w:szCs w:val="28"/>
        </w:rPr>
      </w:pPr>
      <w:r w:rsidRPr="00177697">
        <w:rPr>
          <w:sz w:val="28"/>
          <w:szCs w:val="28"/>
        </w:rPr>
        <w:t xml:space="preserve">№ </w:t>
      </w:r>
      <w:r>
        <w:rPr>
          <w:sz w:val="28"/>
          <w:szCs w:val="28"/>
        </w:rPr>
        <w:t>228</w:t>
      </w:r>
      <w:r w:rsidRPr="00177697">
        <w:rPr>
          <w:sz w:val="28"/>
          <w:szCs w:val="28"/>
        </w:rPr>
        <w:t xml:space="preserve">  от </w:t>
      </w:r>
      <w:r>
        <w:rPr>
          <w:sz w:val="28"/>
          <w:szCs w:val="28"/>
        </w:rPr>
        <w:t>15.</w:t>
      </w:r>
      <w:r w:rsidRPr="00177697">
        <w:rPr>
          <w:sz w:val="28"/>
          <w:szCs w:val="28"/>
        </w:rPr>
        <w:t>0</w:t>
      </w:r>
      <w:r>
        <w:rPr>
          <w:sz w:val="28"/>
          <w:szCs w:val="28"/>
        </w:rPr>
        <w:t>5.2024</w:t>
      </w:r>
      <w:r w:rsidRPr="00177697">
        <w:rPr>
          <w:sz w:val="28"/>
          <w:szCs w:val="28"/>
        </w:rPr>
        <w:t xml:space="preserve">г     </w:t>
      </w:r>
    </w:p>
    <w:p w:rsidR="00606061" w:rsidRDefault="00606061" w:rsidP="005C1C12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5C1C12" w:rsidRDefault="00606061" w:rsidP="005C1C1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</w:t>
      </w:r>
      <w:r w:rsidR="00A04E70">
        <w:rPr>
          <w:sz w:val="28"/>
          <w:szCs w:val="28"/>
        </w:rPr>
        <w:t>о обеспечению безопасности населения</w:t>
      </w:r>
      <w:r>
        <w:rPr>
          <w:sz w:val="28"/>
          <w:szCs w:val="28"/>
        </w:rPr>
        <w:t xml:space="preserve"> на водны</w:t>
      </w:r>
      <w:r w:rsidR="002E5C96">
        <w:rPr>
          <w:sz w:val="28"/>
          <w:szCs w:val="28"/>
        </w:rPr>
        <w:t>х объектах в летний период 202</w:t>
      </w:r>
      <w:r w:rsidR="000D56A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на территории </w:t>
      </w:r>
    </w:p>
    <w:p w:rsidR="002E5C96" w:rsidRDefault="002E5C96" w:rsidP="005C1C12">
      <w:pPr>
        <w:shd w:val="clear" w:color="auto" w:fill="FFFFFF"/>
        <w:jc w:val="center"/>
        <w:rPr>
          <w:sz w:val="28"/>
          <w:szCs w:val="28"/>
        </w:rPr>
      </w:pPr>
      <w:r w:rsidRPr="00A05A4A">
        <w:rPr>
          <w:sz w:val="28"/>
          <w:szCs w:val="28"/>
        </w:rPr>
        <w:t>Тайтурского</w:t>
      </w:r>
      <w:r>
        <w:rPr>
          <w:sz w:val="28"/>
          <w:szCs w:val="28"/>
        </w:rPr>
        <w:t xml:space="preserve"> городского поселения</w:t>
      </w:r>
    </w:p>
    <w:p w:rsidR="005C1C12" w:rsidRDefault="002E5C96" w:rsidP="005C1C1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Усольского муниципального района </w:t>
      </w:r>
    </w:p>
    <w:p w:rsidR="00606061" w:rsidRDefault="002E5C96" w:rsidP="005C1C1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tbl>
      <w:tblPr>
        <w:tblpPr w:leftFromText="180" w:rightFromText="180" w:vertAnchor="text" w:horzAnchor="margin" w:tblpXSpec="center" w:tblpY="10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036"/>
        <w:gridCol w:w="1275"/>
        <w:gridCol w:w="1985"/>
        <w:gridCol w:w="2060"/>
      </w:tblGrid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C12" w:rsidRPr="005C1C12" w:rsidRDefault="005C1C12" w:rsidP="005C1C12">
            <w:pPr>
              <w:shd w:val="clear" w:color="auto" w:fill="FFFFFF"/>
              <w:ind w:left="1176" w:right="518" w:firstLine="485"/>
              <w:jc w:val="center"/>
              <w:rPr>
                <w:b/>
              </w:rPr>
            </w:pPr>
          </w:p>
          <w:p w:rsidR="005C1C12" w:rsidRPr="005C1C12" w:rsidRDefault="005C1C12" w:rsidP="005C1C12">
            <w:pPr>
              <w:jc w:val="center"/>
              <w:rPr>
                <w:b/>
              </w:rPr>
            </w:pPr>
            <w:r w:rsidRPr="005C1C12">
              <w:rPr>
                <w:b/>
              </w:rPr>
              <w:t>№п\п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5C1C12" w:rsidRDefault="005C1C12" w:rsidP="005C1C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C1C12">
              <w:rPr>
                <w:b/>
              </w:rPr>
              <w:t>Планируемые мероприятия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5C1C12" w:rsidRDefault="005C1C12" w:rsidP="005C1C12">
            <w:pPr>
              <w:jc w:val="center"/>
              <w:rPr>
                <w:b/>
              </w:rPr>
            </w:pPr>
            <w:r w:rsidRPr="005C1C12">
              <w:rPr>
                <w:b/>
              </w:rPr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5C1C12" w:rsidRDefault="005C1C12" w:rsidP="005C1C12">
            <w:pPr>
              <w:jc w:val="center"/>
              <w:rPr>
                <w:b/>
              </w:rPr>
            </w:pPr>
            <w:r w:rsidRPr="005C1C12">
              <w:rPr>
                <w:b/>
              </w:rPr>
              <w:t>Ответственный исполнитель Ф.И.О., тел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C12" w:rsidRPr="005C1C12" w:rsidRDefault="005C1C12" w:rsidP="005C1C12">
            <w:pPr>
              <w:jc w:val="center"/>
              <w:rPr>
                <w:b/>
              </w:rPr>
            </w:pPr>
            <w:r w:rsidRPr="005C1C12">
              <w:rPr>
                <w:b/>
              </w:rPr>
              <w:t>Отметка о выполнении</w:t>
            </w: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1.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both"/>
            </w:pPr>
            <w:r w:rsidRPr="00114BAE">
              <w:t xml:space="preserve">Проведение заседания КЧС и ПБ с повесткой «Меры по обеспечению безопасности людей на водоемах </w:t>
            </w:r>
            <w:r w:rsidRPr="001D371A">
              <w:t xml:space="preserve">Тайтурского </w:t>
            </w:r>
            <w:r>
              <w:t xml:space="preserve">городского </w:t>
            </w:r>
            <w:r w:rsidRPr="001D371A">
              <w:t>поселения Усольского муниципального района Иркутской области</w:t>
            </w:r>
            <w:r w:rsidRPr="00A05A4A">
              <w:rPr>
                <w:sz w:val="28"/>
                <w:szCs w:val="28"/>
              </w:rPr>
              <w:t xml:space="preserve"> </w:t>
            </w:r>
            <w:r w:rsidRPr="00114BAE">
              <w:t xml:space="preserve">в период купального сезона и безопасной эксплуатации маломерных судов в период навигации»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</w:t>
            </w:r>
          </w:p>
          <w:p w:rsidR="005C1C12" w:rsidRPr="00114BAE" w:rsidRDefault="005C1C12" w:rsidP="005C1C1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Платонова И.И.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</w:t>
            </w:r>
            <w:r>
              <w:t>149543449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 xml:space="preserve"> 89500524423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/>
          <w:p w:rsidR="005C1C12" w:rsidRPr="00114BAE" w:rsidRDefault="005C1C12" w:rsidP="005C1C12"/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2.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both"/>
            </w:pPr>
            <w:r>
              <w:t>В</w:t>
            </w:r>
            <w:r w:rsidRPr="00114BAE">
              <w:t xml:space="preserve"> </w:t>
            </w:r>
            <w:r>
              <w:t xml:space="preserve">несанкционированных </w:t>
            </w:r>
            <w:r w:rsidRPr="00114BAE">
              <w:t>места</w:t>
            </w:r>
            <w:r>
              <w:t>х массового отдыха (</w:t>
            </w:r>
            <w:r w:rsidRPr="00114BAE">
              <w:t>купания</w:t>
            </w:r>
            <w:r>
              <w:t>)</w:t>
            </w:r>
            <w:r w:rsidRPr="00114BAE">
              <w:t>, выставить информационные и запрещающие знаки аншлаги «Купание запрещено»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Май, июнь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Платонова И.И.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</w:t>
            </w:r>
            <w:r>
              <w:t>149543449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89500524423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/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3.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114BAE">
              <w:t>Произвести очистку левого бе</w:t>
            </w:r>
            <w:r>
              <w:t xml:space="preserve">рега реки Белая в границах </w:t>
            </w:r>
            <w:r w:rsidRPr="001D371A">
              <w:t xml:space="preserve">Тайтурского </w:t>
            </w:r>
            <w:r>
              <w:t xml:space="preserve">городского </w:t>
            </w:r>
            <w:r w:rsidRPr="001D371A">
              <w:t>поселения Усольского муниципального района Иркутской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</w:t>
            </w:r>
          </w:p>
          <w:p w:rsidR="005C1C12" w:rsidRPr="00114BAE" w:rsidRDefault="005C1C12" w:rsidP="005C1C1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Шестаков А.В.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Т.94-4-</w:t>
            </w:r>
            <w:r>
              <w:t>42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/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4..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>Разработка и изготовление информационных листов о правилах  поведения на водоемах в летний период, приемах спасения и самоспасения.</w:t>
            </w:r>
          </w:p>
          <w:p w:rsidR="005C1C12" w:rsidRPr="00114BAE" w:rsidRDefault="005C1C12" w:rsidP="005C1C1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Июнь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Июль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 xml:space="preserve">август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89500524423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Налетова М.А.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89501076454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Мешкова И.Н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89501296165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/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5.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114BAE">
              <w:t>Изготовление и установка запрещающих знаков.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Июнь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Июль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август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Налетова М.А.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98-8-24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Мешкова И.Н.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Т.94-2-63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lastRenderedPageBreak/>
              <w:t>Т.94-4-35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lastRenderedPageBreak/>
              <w:t>6.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>Контроль за состоянием береговой территории в границах населенных</w:t>
            </w:r>
          </w:p>
          <w:p w:rsidR="005C1C12" w:rsidRPr="00114BAE" w:rsidRDefault="005C1C12" w:rsidP="005C1C1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114BAE">
              <w:t xml:space="preserve">пунктах </w:t>
            </w:r>
            <w:r w:rsidRPr="001D371A">
              <w:t xml:space="preserve">Тайтурского </w:t>
            </w:r>
            <w:r>
              <w:t xml:space="preserve">городского </w:t>
            </w:r>
            <w:r w:rsidRPr="001D371A">
              <w:t>поселения Усольского муниципального района Иркутской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Шестаков А.В.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Т.94-4-</w:t>
            </w:r>
            <w:r>
              <w:t>42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rPr>
          <w:trHeight w:val="6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7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>Проведение занятий среди учащихся о мерах безопасности    и правилах поведения на воде.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</w:t>
            </w:r>
          </w:p>
          <w:p w:rsidR="005C1C12" w:rsidRPr="00114BAE" w:rsidRDefault="005C1C12" w:rsidP="005C1C1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Директора образовательных учреждений</w:t>
            </w:r>
          </w:p>
          <w:p w:rsidR="005C1C12" w:rsidRPr="00114BAE" w:rsidRDefault="005C1C12" w:rsidP="005C1C12">
            <w:pPr>
              <w:jc w:val="center"/>
            </w:pPr>
            <w:r>
              <w:t>п</w:t>
            </w:r>
            <w:r w:rsidRPr="00114BAE">
              <w:t>реподаватели ОБЖ, инспектор ГИМС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/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8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0D56AC">
            <w:pPr>
              <w:shd w:val="clear" w:color="auto" w:fill="FFFFFF"/>
            </w:pPr>
            <w:r w:rsidRPr="00114BAE">
              <w:t>Организовать патрулирование</w:t>
            </w:r>
            <w:r>
              <w:t xml:space="preserve"> </w:t>
            </w:r>
            <w:r w:rsidRPr="00114BAE">
              <w:t xml:space="preserve">(совместно с участковыми уполномоченными полиции) мест массового отдыха населения </w:t>
            </w:r>
            <w:r w:rsidR="000D56AC">
              <w:t>на береговой линии</w:t>
            </w:r>
            <w:r w:rsidRPr="00114BAE">
              <w:t xml:space="preserve"> р.</w:t>
            </w:r>
            <w:r>
              <w:t xml:space="preserve"> </w:t>
            </w:r>
            <w:r w:rsidRPr="00114BAE">
              <w:t xml:space="preserve">Белая, р. Ангара.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Июнь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Июль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август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89500524423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Налетова М.А.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89501076454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Мешкова И.Н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89501296165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C12" w:rsidRPr="00114BAE" w:rsidRDefault="005C1C12" w:rsidP="005C1C12">
            <w:pPr>
              <w:jc w:val="center"/>
            </w:pPr>
          </w:p>
          <w:p w:rsidR="005C1C12" w:rsidRPr="00114BAE" w:rsidRDefault="005C1C12" w:rsidP="005C1C12">
            <w:pPr>
              <w:jc w:val="center"/>
            </w:pPr>
            <w:r w:rsidRPr="00114BAE">
              <w:t>9.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>Разрабо</w:t>
            </w:r>
            <w:r>
              <w:t xml:space="preserve">тка графиков посещения подворных обходов </w:t>
            </w:r>
            <w:r w:rsidRPr="00114BAE">
              <w:t>неблагополучных и неполных семей, проживающих вблизи водных объектов</w:t>
            </w:r>
            <w:r>
              <w:t>,</w:t>
            </w:r>
            <w:r w:rsidRPr="00114BAE">
              <w:t xml:space="preserve"> комиссиями по делам несовершеннолетних, совместно с подразделениями по делам несовершеннолетних, с доведением информации до родителей о недопустимости безнадзорного нахождения детей на воде, а также случаях гибели детей, оставленных без присмотра.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</w:t>
            </w:r>
          </w:p>
          <w:p w:rsidR="005C1C12" w:rsidRPr="00114BAE" w:rsidRDefault="005C1C12" w:rsidP="005C1C1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Батурина Ю.А.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89041457276.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10.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 xml:space="preserve">Проведение сходов с населением в населенных пунктах по тематике: «Обеспечение безопасности людей, в том числе детей и рыбаков на водных объектах»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</w:t>
            </w:r>
          </w:p>
          <w:p w:rsidR="005C1C12" w:rsidRPr="00114BAE" w:rsidRDefault="005C1C12" w:rsidP="005C1C1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Платонова И.И.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</w:t>
            </w:r>
            <w:r>
              <w:t>149543449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89500524423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Налетова М.А.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89501076454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Мешкова И.Н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89501296165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  <w:tr w:rsidR="005C1C12" w:rsidRPr="00114BAE" w:rsidTr="005C1C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C12" w:rsidRPr="00114BAE" w:rsidRDefault="005C1C12" w:rsidP="005C1C12">
            <w:pPr>
              <w:jc w:val="center"/>
            </w:pPr>
            <w:r w:rsidRPr="00114BAE">
              <w:t>11.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shd w:val="clear" w:color="auto" w:fill="FFFFFF"/>
            </w:pPr>
            <w:r w:rsidRPr="00114BAE">
              <w:t>Уточнить сведения о судоводителях и водителях маломерных судов, которые могут быть задействованы в проведении спасательных работ.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  <w:r w:rsidRPr="00114BAE">
              <w:t>Май, июнь</w:t>
            </w:r>
          </w:p>
          <w:p w:rsidR="005C1C12" w:rsidRPr="00114BAE" w:rsidRDefault="005C1C12" w:rsidP="005C1C1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C12" w:rsidRPr="00114BAE" w:rsidRDefault="005C1C12" w:rsidP="005C1C12">
            <w:pPr>
              <w:jc w:val="center"/>
            </w:pPr>
            <w:r>
              <w:t>Платонова И.И.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</w:t>
            </w:r>
            <w:r>
              <w:t>149543449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Васильева М.В.</w:t>
            </w:r>
          </w:p>
          <w:p w:rsidR="005C1C12" w:rsidRPr="00114BAE" w:rsidRDefault="005C1C12" w:rsidP="005C1C12">
            <w:pPr>
              <w:jc w:val="center"/>
            </w:pPr>
            <w:r w:rsidRPr="00114BAE">
              <w:t>89500524423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12" w:rsidRPr="00114BAE" w:rsidRDefault="005C1C12" w:rsidP="005C1C12">
            <w:pPr>
              <w:jc w:val="center"/>
            </w:pPr>
          </w:p>
        </w:tc>
      </w:tr>
    </w:tbl>
    <w:p w:rsidR="00606061" w:rsidRDefault="00606061" w:rsidP="005C1C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606061" w:rsidSect="005C1C12">
      <w:headerReference w:type="default" r:id="rId10"/>
      <w:headerReference w:type="first" r:id="rId11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17F" w:rsidRDefault="00F7317F">
      <w:r>
        <w:separator/>
      </w:r>
    </w:p>
  </w:endnote>
  <w:endnote w:type="continuationSeparator" w:id="1">
    <w:p w:rsidR="00F7317F" w:rsidRDefault="00F73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17F" w:rsidRDefault="00F7317F">
      <w:r>
        <w:separator/>
      </w:r>
    </w:p>
  </w:footnote>
  <w:footnote w:type="continuationSeparator" w:id="1">
    <w:p w:rsidR="00F7317F" w:rsidRDefault="00F73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009" w:rsidRPr="004D0370" w:rsidRDefault="004027BD" w:rsidP="004D0370">
    <w:pPr>
      <w:pStyle w:val="a9"/>
    </w:pPr>
    <w:r w:rsidRPr="004D0370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289236"/>
      <w:docPartObj>
        <w:docPartGallery w:val="Page Numbers (Top of Page)"/>
        <w:docPartUnique/>
      </w:docPartObj>
    </w:sdtPr>
    <w:sdtContent>
      <w:p w:rsidR="005E1072" w:rsidRDefault="00E53151">
        <w:pPr>
          <w:pStyle w:val="a9"/>
          <w:jc w:val="center"/>
        </w:pPr>
        <w:r>
          <w:fldChar w:fldCharType="begin"/>
        </w:r>
        <w:r w:rsidR="001C4F4C">
          <w:instrText xml:space="preserve"> PAGE   \* MERGEFORMAT </w:instrText>
        </w:r>
        <w:r>
          <w:fldChar w:fldCharType="separate"/>
        </w:r>
        <w:r w:rsidR="00A04E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1072" w:rsidRDefault="005E107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20"/>
  </w:num>
  <w:num w:numId="5">
    <w:abstractNumId w:val="6"/>
  </w:num>
  <w:num w:numId="6">
    <w:abstractNumId w:val="1"/>
  </w:num>
  <w:num w:numId="7">
    <w:abstractNumId w:val="2"/>
  </w:num>
  <w:num w:numId="8">
    <w:abstractNumId w:val="15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4"/>
  </w:num>
  <w:num w:numId="15">
    <w:abstractNumId w:val="16"/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089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3F2"/>
    <w:rsid w:val="00042E77"/>
    <w:rsid w:val="00042FA1"/>
    <w:rsid w:val="0004317E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5893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4E0"/>
    <w:rsid w:val="00086DC0"/>
    <w:rsid w:val="000876EB"/>
    <w:rsid w:val="00087D39"/>
    <w:rsid w:val="00091AD1"/>
    <w:rsid w:val="00093F37"/>
    <w:rsid w:val="000956F8"/>
    <w:rsid w:val="0009679C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6AC"/>
    <w:rsid w:val="000D57F9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4BAE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266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5E7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1A3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4AC5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5347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4F4C"/>
    <w:rsid w:val="001C6971"/>
    <w:rsid w:val="001C6B5E"/>
    <w:rsid w:val="001C6C6B"/>
    <w:rsid w:val="001C6DF3"/>
    <w:rsid w:val="001D1112"/>
    <w:rsid w:val="001D1A2A"/>
    <w:rsid w:val="001D371A"/>
    <w:rsid w:val="001D385E"/>
    <w:rsid w:val="001D4404"/>
    <w:rsid w:val="001D445D"/>
    <w:rsid w:val="001D45B1"/>
    <w:rsid w:val="001D6243"/>
    <w:rsid w:val="001D6A70"/>
    <w:rsid w:val="001D6FC1"/>
    <w:rsid w:val="001E0108"/>
    <w:rsid w:val="001E067C"/>
    <w:rsid w:val="001E1B61"/>
    <w:rsid w:val="001E2009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E54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3D1E"/>
    <w:rsid w:val="002C46A8"/>
    <w:rsid w:val="002C4F6B"/>
    <w:rsid w:val="002C4FA3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281D"/>
    <w:rsid w:val="002E3953"/>
    <w:rsid w:val="002E5C96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9AF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2765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194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F5F"/>
    <w:rsid w:val="003F0079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7BD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2BC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49FD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558"/>
    <w:rsid w:val="004B69B6"/>
    <w:rsid w:val="004B6A93"/>
    <w:rsid w:val="004B7B05"/>
    <w:rsid w:val="004C0037"/>
    <w:rsid w:val="004C2253"/>
    <w:rsid w:val="004C29D0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370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5FA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1D66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4F1"/>
    <w:rsid w:val="005C1860"/>
    <w:rsid w:val="005C1C12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72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061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1FE0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394B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89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27AD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3C93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3B5F"/>
    <w:rsid w:val="007B4220"/>
    <w:rsid w:val="007B4B28"/>
    <w:rsid w:val="007B4B4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299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6A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7F78D2"/>
    <w:rsid w:val="008013AA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3FD2"/>
    <w:rsid w:val="008145CB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3EE5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45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D18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A7C4D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4E70"/>
    <w:rsid w:val="00A05654"/>
    <w:rsid w:val="00A05963"/>
    <w:rsid w:val="00A05F96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0F7C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0DA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3F41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2C71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67EFC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7FE"/>
    <w:rsid w:val="00B86F23"/>
    <w:rsid w:val="00B905E2"/>
    <w:rsid w:val="00B9090B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603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1D27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4AF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0D25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1E3C"/>
    <w:rsid w:val="00CE27E3"/>
    <w:rsid w:val="00CE2A7B"/>
    <w:rsid w:val="00CE3377"/>
    <w:rsid w:val="00CE33DF"/>
    <w:rsid w:val="00CE3EBB"/>
    <w:rsid w:val="00CE4072"/>
    <w:rsid w:val="00CE4CDB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5B9"/>
    <w:rsid w:val="00D25CBB"/>
    <w:rsid w:val="00D25EB8"/>
    <w:rsid w:val="00D3296B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924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1E12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0AF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37BFA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468"/>
    <w:rsid w:val="00E46DAF"/>
    <w:rsid w:val="00E46FF7"/>
    <w:rsid w:val="00E473F1"/>
    <w:rsid w:val="00E475A5"/>
    <w:rsid w:val="00E47652"/>
    <w:rsid w:val="00E50C5D"/>
    <w:rsid w:val="00E513AC"/>
    <w:rsid w:val="00E5186E"/>
    <w:rsid w:val="00E53151"/>
    <w:rsid w:val="00E53A5D"/>
    <w:rsid w:val="00E5413A"/>
    <w:rsid w:val="00E542EC"/>
    <w:rsid w:val="00E549DD"/>
    <w:rsid w:val="00E54F13"/>
    <w:rsid w:val="00E5537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172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43C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57F6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4C78"/>
    <w:rsid w:val="00F0521A"/>
    <w:rsid w:val="00F056BB"/>
    <w:rsid w:val="00F05BF3"/>
    <w:rsid w:val="00F062E4"/>
    <w:rsid w:val="00F06FF2"/>
    <w:rsid w:val="00F07E70"/>
    <w:rsid w:val="00F107CB"/>
    <w:rsid w:val="00F10FA5"/>
    <w:rsid w:val="00F12B92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17F09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317F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36AE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2E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af8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5E10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aiturka.irkmo.ru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9A6D-BDF4-4645-8C3B-92FEBAA7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186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6469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ВУЗ</cp:lastModifiedBy>
  <cp:revision>55</cp:revision>
  <cp:lastPrinted>2023-05-25T06:54:00Z</cp:lastPrinted>
  <dcterms:created xsi:type="dcterms:W3CDTF">2019-10-10T01:28:00Z</dcterms:created>
  <dcterms:modified xsi:type="dcterms:W3CDTF">2024-05-17T06:07:00Z</dcterms:modified>
</cp:coreProperties>
</file>